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5462" w14:textId="77777777" w:rsidR="005C7AFF" w:rsidRDefault="003A7D31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56770">
        <w:rPr>
          <w:rFonts w:ascii="Calibri" w:hAnsi="Calibri" w:cs="Calibri"/>
          <w:b/>
          <w:sz w:val="22"/>
          <w:szCs w:val="16"/>
        </w:rPr>
        <w:t>Anexa</w:t>
      </w:r>
      <w:r w:rsidR="00656770" w:rsidRPr="00656770">
        <w:rPr>
          <w:rFonts w:ascii="Calibri" w:hAnsi="Calibri" w:cs="Calibri"/>
          <w:b/>
          <w:sz w:val="22"/>
          <w:szCs w:val="16"/>
        </w:rPr>
        <w:t xml:space="preserve"> 1</w:t>
      </w:r>
      <w:r w:rsidR="003A01F7">
        <w:rPr>
          <w:rFonts w:ascii="Calibri" w:hAnsi="Calibri" w:cs="Calibri"/>
          <w:b/>
          <w:sz w:val="22"/>
          <w:szCs w:val="16"/>
        </w:rPr>
        <w:t>4</w:t>
      </w:r>
    </w:p>
    <w:p w14:paraId="1E36202D" w14:textId="77777777" w:rsidR="00854DF3" w:rsidRPr="00F914B7" w:rsidRDefault="00854DF3" w:rsidP="00854DF3">
      <w:pPr>
        <w:jc w:val="both"/>
        <w:rPr>
          <w:rFonts w:ascii="Calibri" w:hAnsi="Calibri" w:cs="Calibri"/>
          <w:sz w:val="16"/>
          <w:szCs w:val="16"/>
        </w:rPr>
      </w:pPr>
    </w:p>
    <w:p w14:paraId="1D7D1965" w14:textId="01B2AE62" w:rsidR="003A7D31" w:rsidRPr="003A7D31" w:rsidRDefault="00485494" w:rsidP="002670EE">
      <w:pPr>
        <w:shd w:val="clear" w:color="auto" w:fill="D9D9D9"/>
        <w:jc w:val="center"/>
        <w:rPr>
          <w:rFonts w:ascii="Calibri" w:hAnsi="Calibri" w:cs="Calibri"/>
          <w:b/>
          <w:bCs/>
          <w:szCs w:val="16"/>
        </w:rPr>
      </w:pPr>
      <w:r w:rsidRPr="003A7D31">
        <w:rPr>
          <w:rFonts w:ascii="Calibri" w:hAnsi="Calibri" w:cs="Calibri"/>
          <w:b/>
          <w:bCs/>
          <w:szCs w:val="16"/>
        </w:rPr>
        <w:t>Conținutul</w:t>
      </w:r>
      <w:r w:rsidR="003A7D31" w:rsidRPr="003A7D31">
        <w:rPr>
          <w:rFonts w:ascii="Calibri" w:hAnsi="Calibri" w:cs="Calibri"/>
          <w:b/>
          <w:bCs/>
          <w:szCs w:val="16"/>
        </w:rPr>
        <w:t xml:space="preserve">-cadru al Raportului privind stadiul fizic al </w:t>
      </w:r>
      <w:r w:rsidRPr="003A7D31">
        <w:rPr>
          <w:rFonts w:ascii="Calibri" w:hAnsi="Calibri" w:cs="Calibri"/>
          <w:b/>
          <w:bCs/>
          <w:szCs w:val="16"/>
        </w:rPr>
        <w:t>investiției</w:t>
      </w:r>
    </w:p>
    <w:p w14:paraId="6343F043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0651980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01901134" w14:textId="77777777" w:rsidR="003A7D31" w:rsidRPr="002670EE" w:rsidRDefault="003A7D31" w:rsidP="00260E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Date generale:</w:t>
      </w:r>
    </w:p>
    <w:p w14:paraId="0EF0B93B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denumirea obiectivului de </w:t>
      </w:r>
      <w:proofErr w:type="spellStart"/>
      <w:r w:rsidRPr="002670EE">
        <w:rPr>
          <w:rFonts w:ascii="Calibri" w:hAnsi="Calibri"/>
        </w:rPr>
        <w:t>investiţii</w:t>
      </w:r>
      <w:proofErr w:type="spellEnd"/>
      <w:r w:rsidRPr="002670EE">
        <w:rPr>
          <w:rFonts w:ascii="Calibri" w:hAnsi="Calibri"/>
        </w:rPr>
        <w:t>;</w:t>
      </w:r>
    </w:p>
    <w:p w14:paraId="43FECEE5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amplasamentul (</w:t>
      </w:r>
      <w:proofErr w:type="spellStart"/>
      <w:r w:rsidRPr="002670EE">
        <w:rPr>
          <w:rFonts w:ascii="Calibri" w:hAnsi="Calibri"/>
        </w:rPr>
        <w:t>judeţul</w:t>
      </w:r>
      <w:proofErr w:type="spellEnd"/>
      <w:r w:rsidRPr="002670EE">
        <w:rPr>
          <w:rFonts w:ascii="Calibri" w:hAnsi="Calibri"/>
        </w:rPr>
        <w:t xml:space="preserve">, localitatea, adresa </w:t>
      </w:r>
      <w:proofErr w:type="spellStart"/>
      <w:r w:rsidRPr="002670EE">
        <w:rPr>
          <w:rFonts w:ascii="Calibri" w:hAnsi="Calibri"/>
        </w:rPr>
        <w:t>poştală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alte date de identificare, nr. cadastral, </w:t>
      </w:r>
      <w:proofErr w:type="spellStart"/>
      <w:r w:rsidRPr="002670EE">
        <w:rPr>
          <w:rFonts w:ascii="Calibri" w:hAnsi="Calibri"/>
        </w:rPr>
        <w:t>suprafaţ</w:t>
      </w:r>
      <w:r w:rsidR="00260EDA" w:rsidRPr="002670EE">
        <w:rPr>
          <w:rFonts w:ascii="Calibri" w:hAnsi="Calibri"/>
        </w:rPr>
        <w:t>a</w:t>
      </w:r>
      <w:proofErr w:type="spellEnd"/>
      <w:r w:rsidR="00260EDA" w:rsidRPr="002670EE">
        <w:rPr>
          <w:rFonts w:ascii="Calibri" w:hAnsi="Calibri"/>
        </w:rPr>
        <w:t>);</w:t>
      </w:r>
    </w:p>
    <w:p w14:paraId="215410F4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titularul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>;</w:t>
      </w:r>
    </w:p>
    <w:p w14:paraId="311B360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>regim juridic;</w:t>
      </w:r>
    </w:p>
    <w:p w14:paraId="7BF5B9FB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beneficiarul </w:t>
      </w:r>
      <w:proofErr w:type="spellStart"/>
      <w:r w:rsidRPr="002670EE">
        <w:rPr>
          <w:rFonts w:ascii="Calibri" w:hAnsi="Calibri"/>
        </w:rPr>
        <w:t>investiţ</w:t>
      </w:r>
      <w:r w:rsidR="00260EDA" w:rsidRPr="002670EE">
        <w:rPr>
          <w:rFonts w:ascii="Calibri" w:hAnsi="Calibri"/>
        </w:rPr>
        <w:t>iei</w:t>
      </w:r>
      <w:proofErr w:type="spellEnd"/>
      <w:r w:rsidR="00260EDA" w:rsidRPr="002670EE">
        <w:rPr>
          <w:rFonts w:ascii="Calibri" w:hAnsi="Calibri"/>
        </w:rPr>
        <w:t>;</w:t>
      </w:r>
    </w:p>
    <w:p w14:paraId="1CECDEE7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elaboratorul proiectului;</w:t>
      </w:r>
    </w:p>
    <w:p w14:paraId="462FFC30" w14:textId="77777777" w:rsidR="000F4AD1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nr. contract de </w:t>
      </w:r>
      <w:proofErr w:type="spellStart"/>
      <w:r w:rsidRPr="002670EE">
        <w:rPr>
          <w:rFonts w:ascii="Calibri" w:hAnsi="Calibri"/>
        </w:rPr>
        <w:t>achiziţie</w:t>
      </w:r>
      <w:proofErr w:type="spellEnd"/>
      <w:r w:rsidRPr="002670EE">
        <w:rPr>
          <w:rFonts w:ascii="Calibri" w:hAnsi="Calibri"/>
        </w:rPr>
        <w:t xml:space="preserve"> lucrări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nr. de acte </w:t>
      </w:r>
      <w:proofErr w:type="spellStart"/>
      <w:r w:rsidRPr="002670EE">
        <w:rPr>
          <w:rFonts w:ascii="Calibri" w:hAnsi="Calibri"/>
        </w:rPr>
        <w:t>adiţionale</w:t>
      </w:r>
      <w:proofErr w:type="spellEnd"/>
      <w:r w:rsidRPr="002670EE">
        <w:rPr>
          <w:rFonts w:ascii="Calibri" w:hAnsi="Calibri"/>
        </w:rPr>
        <w:t xml:space="preserve"> încheiate până la momentul întocmirii raportului.</w:t>
      </w:r>
    </w:p>
    <w:p w14:paraId="39EAA716" w14:textId="77777777" w:rsidR="00156AE0" w:rsidRPr="002670EE" w:rsidRDefault="00156AE0" w:rsidP="00156AE0">
      <w:pPr>
        <w:ind w:left="720"/>
        <w:jc w:val="both"/>
        <w:rPr>
          <w:rFonts w:ascii="Calibri" w:hAnsi="Calibri"/>
        </w:rPr>
      </w:pPr>
    </w:p>
    <w:p w14:paraId="7A18D52D" w14:textId="77777777" w:rsidR="003A7D31" w:rsidRPr="002670EE" w:rsidRDefault="003A7D31" w:rsidP="000F4AD1">
      <w:pPr>
        <w:numPr>
          <w:ilvl w:val="0"/>
          <w:numId w:val="10"/>
        </w:numPr>
        <w:rPr>
          <w:rFonts w:ascii="Calibri" w:hAnsi="Calibri" w:cs="Courier New"/>
          <w:b/>
          <w:color w:val="000000"/>
        </w:rPr>
      </w:pPr>
      <w:r w:rsidRPr="002670EE">
        <w:rPr>
          <w:rFonts w:ascii="Calibri" w:hAnsi="Calibri"/>
          <w:b/>
        </w:rPr>
        <w:t>Descrierea lucrărilor</w:t>
      </w:r>
      <w:r w:rsidR="00D64CDE" w:rsidRPr="002670EE">
        <w:rPr>
          <w:rFonts w:ascii="Calibri" w:hAnsi="Calibri"/>
          <w:b/>
        </w:rPr>
        <w:t>:</w:t>
      </w:r>
    </w:p>
    <w:p w14:paraId="25B7058D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Descrierea lucrărilor aferente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 xml:space="preserve"> (în conformitate cu </w:t>
      </w:r>
      <w:proofErr w:type="spellStart"/>
      <w:r w:rsidRPr="002670EE">
        <w:rPr>
          <w:rFonts w:ascii="Calibri" w:hAnsi="Calibri"/>
        </w:rPr>
        <w:t>documentaţia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tehnico</w:t>
      </w:r>
      <w:proofErr w:type="spellEnd"/>
      <w:r w:rsidRPr="002670EE">
        <w:rPr>
          <w:rFonts w:ascii="Calibri" w:hAnsi="Calibri"/>
        </w:rPr>
        <w:t xml:space="preserve">-economică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3A7D31" w:rsidRPr="002670EE" w14:paraId="455B756F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CC2C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76A8E38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în conformitate cu </w:t>
            </w:r>
            <w:proofErr w:type="spellStart"/>
            <w:r w:rsidRPr="002670EE">
              <w:rPr>
                <w:rFonts w:ascii="Calibri" w:hAnsi="Calibri"/>
              </w:rPr>
              <w:t>documentaţia</w:t>
            </w:r>
            <w:proofErr w:type="spellEnd"/>
            <w:r w:rsidRPr="002670EE">
              <w:rPr>
                <w:rFonts w:ascii="Calibri" w:hAnsi="Calibri"/>
              </w:rPr>
              <w:t xml:space="preserve">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2D4B2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0CA89E9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8B9A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Modificări de </w:t>
            </w:r>
            <w:proofErr w:type="spellStart"/>
            <w:r w:rsidRPr="002670EE">
              <w:rPr>
                <w:rFonts w:ascii="Calibri" w:hAnsi="Calibri"/>
              </w:rPr>
              <w:t>soluţie</w:t>
            </w:r>
            <w:proofErr w:type="spellEnd"/>
            <w:r w:rsidRPr="002670EE">
              <w:rPr>
                <w:rFonts w:ascii="Calibri" w:hAnsi="Calibri"/>
              </w:rPr>
              <w:t xml:space="preserve">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5741B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Indicatori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 xml:space="preserve">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80E19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Document de aprobare a indicatorilor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-economici</w:t>
            </w:r>
          </w:p>
        </w:tc>
      </w:tr>
      <w:tr w:rsidR="003A7D31" w:rsidRPr="002670EE" w14:paraId="261045A5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0EC5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>Pentru fiecare element în parte se va menţiona inclusiv solu</w:t>
            </w:r>
            <w:proofErr w:type="spellStart"/>
            <w:r w:rsidRPr="002670EE">
              <w:rPr>
                <w:rFonts w:ascii="Calibri" w:hAnsi="Calibri"/>
              </w:rPr>
              <w:t>ţi</w:t>
            </w:r>
            <w:proofErr w:type="spellEnd"/>
            <w:r w:rsidRPr="00840BB8">
              <w:rPr>
                <w:rFonts w:ascii="Calibri" w:hAnsi="Calibri"/>
                <w:lang w:val="it-IT"/>
              </w:rPr>
              <w:t>a tehnică aleasă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78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92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D1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97B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HCL </w:t>
            </w:r>
            <w:proofErr w:type="spellStart"/>
            <w:r w:rsidRPr="002670EE">
              <w:rPr>
                <w:rFonts w:ascii="Calibri" w:hAnsi="Calibri"/>
              </w:rPr>
              <w:t>ş.a</w:t>
            </w:r>
            <w:proofErr w:type="spellEnd"/>
            <w:r w:rsidRPr="002670EE">
              <w:rPr>
                <w:rFonts w:ascii="Calibri" w:hAnsi="Calibri"/>
              </w:rPr>
              <w:t xml:space="preserve">. </w:t>
            </w:r>
          </w:p>
          <w:p w14:paraId="014097E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nr / data</w:t>
            </w:r>
          </w:p>
        </w:tc>
      </w:tr>
    </w:tbl>
    <w:p w14:paraId="594CA4C8" w14:textId="77777777" w:rsidR="00C916A3" w:rsidRPr="002670EE" w:rsidRDefault="00C916A3" w:rsidP="00E746F8">
      <w:pPr>
        <w:rPr>
          <w:rFonts w:ascii="Calibri" w:hAnsi="Calibri" w:cs="Calibri"/>
        </w:rPr>
      </w:pPr>
    </w:p>
    <w:p w14:paraId="6C5A69D4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611"/>
        <w:gridCol w:w="1280"/>
        <w:gridCol w:w="1252"/>
        <w:gridCol w:w="1255"/>
        <w:gridCol w:w="1252"/>
        <w:gridCol w:w="1255"/>
      </w:tblGrid>
      <w:tr w:rsidR="003A7D31" w:rsidRPr="002670EE" w14:paraId="68D18011" w14:textId="77777777" w:rsidTr="002670EE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AD20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77C1CA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52302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0E5D33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1A523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neplătite</w:t>
            </w:r>
          </w:p>
        </w:tc>
      </w:tr>
      <w:tr w:rsidR="003A7D31" w:rsidRPr="002670EE" w14:paraId="065BCE83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F5D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7DD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60F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47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36D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FBF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F3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64FEC46F" w14:textId="77777777" w:rsidTr="002670EE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3449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 xml:space="preserve">Denumirea specialităţii - se va menţiona exact ca în devizul din oferta câştigătoare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CF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AC5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3D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90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52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9A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1CC2C2D3" w14:textId="77777777" w:rsidR="003A7D31" w:rsidRPr="002670EE" w:rsidRDefault="003A7D31" w:rsidP="00E746F8">
      <w:pPr>
        <w:rPr>
          <w:rFonts w:ascii="Calibri" w:hAnsi="Calibri" w:cs="Calibri"/>
        </w:rPr>
      </w:pPr>
    </w:p>
    <w:p w14:paraId="76B8CCB9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963"/>
        <w:gridCol w:w="2123"/>
        <w:gridCol w:w="2564"/>
        <w:gridCol w:w="1255"/>
      </w:tblGrid>
      <w:tr w:rsidR="003A7D31" w:rsidRPr="002670EE" w14:paraId="6591E349" w14:textId="77777777" w:rsidTr="002670EE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92DEA1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737F0F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E419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rămase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87CB6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rămase de executat</w:t>
            </w:r>
          </w:p>
        </w:tc>
      </w:tr>
      <w:tr w:rsidR="003A7D31" w:rsidRPr="002670EE" w14:paraId="113F9AC4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575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7233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FC1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DCF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2DEC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6C4AEE96" w14:textId="77777777" w:rsidTr="002670EE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178F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>Denumirea specialităţii - se va menţiona exact ca în devizul din oferta câştigătoare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84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BF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61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3B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11AFE409" w14:textId="77777777" w:rsidR="002F74DA" w:rsidRPr="002670EE" w:rsidRDefault="002F74DA" w:rsidP="00E746F8">
      <w:pPr>
        <w:rPr>
          <w:rFonts w:ascii="Calibri" w:hAnsi="Calibri"/>
        </w:rPr>
      </w:pPr>
    </w:p>
    <w:p w14:paraId="23CBE458" w14:textId="77777777" w:rsidR="003A7D31" w:rsidRPr="002670EE" w:rsidRDefault="003A7D31" w:rsidP="002F74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Anexe</w:t>
      </w:r>
      <w:r w:rsidR="002F74DA" w:rsidRPr="002670EE">
        <w:rPr>
          <w:rFonts w:ascii="Calibri" w:hAnsi="Calibri"/>
          <w:b/>
        </w:rPr>
        <w:t>:</w:t>
      </w:r>
    </w:p>
    <w:p w14:paraId="6003CAD9" w14:textId="77777777" w:rsidR="003A7D31" w:rsidRPr="002670EE" w:rsidRDefault="003A7D31" w:rsidP="002F74DA">
      <w:pPr>
        <w:numPr>
          <w:ilvl w:val="0"/>
          <w:numId w:val="12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plătite, 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neplătite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respectiv deviz al lucrărilor ce urmează a mai fi executate.</w:t>
      </w:r>
    </w:p>
    <w:p w14:paraId="0C89E098" w14:textId="77777777" w:rsidR="003A7D31" w:rsidRPr="002670EE" w:rsidRDefault="003A7D31" w:rsidP="00E746F8">
      <w:pPr>
        <w:rPr>
          <w:rFonts w:ascii="Calibri" w:hAnsi="Calibri"/>
        </w:rPr>
      </w:pPr>
    </w:p>
    <w:p w14:paraId="2079E111" w14:textId="77777777" w:rsidR="003A7D31" w:rsidRPr="002670EE" w:rsidRDefault="003A7D31" w:rsidP="00E746F8">
      <w:pPr>
        <w:rPr>
          <w:rFonts w:ascii="Calibri" w:hAnsi="Calibri"/>
        </w:rPr>
      </w:pPr>
      <w:r w:rsidRPr="002670EE">
        <w:rPr>
          <w:rFonts w:ascii="Calibri" w:hAnsi="Calibri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3A7D31" w:rsidRPr="002670EE" w14:paraId="3D7ABA20" w14:textId="77777777" w:rsidTr="002670EE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0557" w14:textId="77777777" w:rsidR="003A7D31" w:rsidRPr="002670EE" w:rsidRDefault="003A7D31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Situaţie</w:t>
            </w:r>
            <w:proofErr w:type="spellEnd"/>
            <w:r w:rsidRPr="002670EE">
              <w:rPr>
                <w:rFonts w:ascii="Calibri" w:hAnsi="Calibri"/>
              </w:rPr>
              <w:t xml:space="preserve">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D55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327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Document plată</w:t>
            </w:r>
          </w:p>
        </w:tc>
      </w:tr>
      <w:tr w:rsidR="003A7D31" w:rsidRPr="002670EE" w14:paraId="7D43646B" w14:textId="77777777" w:rsidTr="002670EE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2EA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712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253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0F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327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9AF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</w:tr>
      <w:tr w:rsidR="003A7D31" w:rsidRPr="002670EE" w14:paraId="7596F2BF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5EA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0D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96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5AB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46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  <w:tr w:rsidR="003A7D31" w:rsidRPr="002670EE" w14:paraId="08AF0E65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B1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50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51E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1A6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74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F1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3EC80126" w14:textId="77777777" w:rsidR="003A7D31" w:rsidRPr="002670EE" w:rsidRDefault="003A7D31" w:rsidP="00E746F8">
      <w:pPr>
        <w:rPr>
          <w:rFonts w:ascii="Calibri" w:hAnsi="Calibri" w:cs="Calibri"/>
        </w:rPr>
      </w:pPr>
    </w:p>
    <w:p w14:paraId="19E0DB16" w14:textId="77777777" w:rsidR="002E5D1A" w:rsidRPr="002670EE" w:rsidRDefault="002E5D1A" w:rsidP="00E746F8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"/>
        <w:gridCol w:w="44"/>
        <w:gridCol w:w="7"/>
        <w:gridCol w:w="837"/>
        <w:gridCol w:w="26"/>
        <w:gridCol w:w="740"/>
        <w:gridCol w:w="773"/>
        <w:gridCol w:w="1105"/>
        <w:gridCol w:w="879"/>
        <w:gridCol w:w="60"/>
        <w:gridCol w:w="781"/>
        <w:gridCol w:w="992"/>
        <w:gridCol w:w="851"/>
        <w:gridCol w:w="710"/>
        <w:gridCol w:w="710"/>
      </w:tblGrid>
      <w:tr w:rsidR="002E5D1A" w:rsidRPr="002670EE" w14:paraId="09BD3CAE" w14:textId="77777777" w:rsidTr="005800B2">
        <w:trPr>
          <w:trHeight w:val="456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8B0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Nr.</w:t>
            </w:r>
          </w:p>
          <w:p w14:paraId="077F293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crt.</w:t>
            </w:r>
          </w:p>
        </w:tc>
        <w:tc>
          <w:tcPr>
            <w:tcW w:w="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FA2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Capitol lucrări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5A9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de ofertare (lei)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33B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executate</w:t>
            </w:r>
          </w:p>
          <w:p w14:paraId="43DCF47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(lei)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CAB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Rest de executat</w:t>
            </w:r>
          </w:p>
        </w:tc>
      </w:tr>
      <w:tr w:rsidR="002E5D1A" w:rsidRPr="002670EE" w14:paraId="5FDDAA10" w14:textId="77777777" w:rsidTr="005800B2"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A36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3EC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E6AF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7642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BA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877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50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92B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D8F5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197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3B8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</w:tr>
      <w:tr w:rsidR="002E5D1A" w:rsidRPr="002670EE" w14:paraId="78F18329" w14:textId="77777777" w:rsidTr="005800B2">
        <w:trPr>
          <w:trHeight w:val="210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1EB9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Cap.1 din devizul general</w:t>
            </w:r>
          </w:p>
        </w:tc>
      </w:tr>
      <w:tr w:rsidR="002E5D1A" w:rsidRPr="002670EE" w14:paraId="09772153" w14:textId="77777777" w:rsidTr="005800B2">
        <w:trPr>
          <w:trHeight w:val="180"/>
        </w:trPr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19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A9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241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23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DC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68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CC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40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80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D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4B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1303D36" w14:textId="77777777" w:rsidTr="005800B2">
        <w:trPr>
          <w:trHeight w:val="285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CC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Cap.2 din devizul general</w:t>
            </w:r>
          </w:p>
        </w:tc>
      </w:tr>
      <w:tr w:rsidR="002E5D1A" w:rsidRPr="002670EE" w14:paraId="491F21F7" w14:textId="77777777" w:rsidTr="005800B2"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0A9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79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2E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BCE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A0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F72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D1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000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6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E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69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70422E6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B9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Cap. 4 din Devizul general </w:t>
            </w:r>
          </w:p>
        </w:tc>
      </w:tr>
      <w:tr w:rsidR="002E5D1A" w:rsidRPr="002670EE" w14:paraId="5173F34A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BDF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4.1</w:t>
            </w:r>
          </w:p>
        </w:tc>
      </w:tr>
      <w:tr w:rsidR="005800B2" w:rsidRPr="002670EE" w14:paraId="659D8E2C" w14:textId="77777777" w:rsidTr="005800B2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450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ED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2A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E4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B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CB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4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84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C3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F4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5B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2F9DF6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180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4.2</w:t>
            </w:r>
          </w:p>
        </w:tc>
      </w:tr>
      <w:tr w:rsidR="002E5D1A" w:rsidRPr="002670EE" w14:paraId="4B3306D2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D0E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68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EA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B2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D3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D62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C5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F4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2E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1B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2B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F0BE134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818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4.3</w:t>
            </w:r>
          </w:p>
        </w:tc>
      </w:tr>
      <w:tr w:rsidR="002E5D1A" w:rsidRPr="002670EE" w14:paraId="7F8A6221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5FC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7F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68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16F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5C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78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F7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6C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AC4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0A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76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046C7DA9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7E2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4.4</w:t>
            </w:r>
          </w:p>
        </w:tc>
      </w:tr>
      <w:tr w:rsidR="002E5D1A" w:rsidRPr="002670EE" w14:paraId="38E3B897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2D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A8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19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B2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36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89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B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82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23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E3A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F9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B96B62C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4AA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 5 din Devizul general</w:t>
            </w:r>
          </w:p>
        </w:tc>
      </w:tr>
      <w:tr w:rsidR="002E5D1A" w:rsidRPr="002670EE" w14:paraId="3E7B6362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A25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lastRenderedPageBreak/>
              <w:t>Linia 5.1.1</w:t>
            </w:r>
          </w:p>
        </w:tc>
      </w:tr>
      <w:tr w:rsidR="002E5D1A" w:rsidRPr="002670EE" w14:paraId="50C89FCC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6B9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4A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4F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7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15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1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85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D2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79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19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4C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77ED4ED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D3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5.1.2</w:t>
            </w:r>
          </w:p>
        </w:tc>
      </w:tr>
      <w:tr w:rsidR="002E5D1A" w:rsidRPr="002670EE" w14:paraId="6909C985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D2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9A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E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C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4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B6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652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75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67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F3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C0B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5FFCAB3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EC4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38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1E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18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1F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56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F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8D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B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47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B10489A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FE85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1AEC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836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BED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B584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6A9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0C8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EB52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809F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2DAC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E80D647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384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Contract de lucrări nr   / data    - valoare totală                                   -     ………….……lei (inclusiv TVA)</w:t>
            </w:r>
          </w:p>
        </w:tc>
      </w:tr>
      <w:tr w:rsidR="002E5D1A" w:rsidRPr="002670EE" w14:paraId="28FA37B1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FA9324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Suplimentări de valoare  (potrivit anexei modificărilor la contract) -   ……………….. lei (inclusiv TVA)</w:t>
            </w:r>
          </w:p>
        </w:tc>
      </w:tr>
      <w:tr w:rsidR="002E5D1A" w:rsidRPr="002670EE" w14:paraId="793302D4" w14:textId="77777777" w:rsidTr="005800B2"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744B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D54CC6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……………….. lei (inclusiv TVA)</w:t>
            </w:r>
          </w:p>
        </w:tc>
      </w:tr>
    </w:tbl>
    <w:p w14:paraId="350076AD" w14:textId="77777777" w:rsidR="002E5D1A" w:rsidRPr="002670EE" w:rsidRDefault="002E5D1A" w:rsidP="00E746F8">
      <w:pPr>
        <w:rPr>
          <w:rFonts w:ascii="Calibri" w:hAnsi="Calibri" w:cs="Calibri"/>
        </w:rPr>
      </w:pPr>
    </w:p>
    <w:p w14:paraId="6DD5A7D5" w14:textId="77777777" w:rsidR="002E5D1A" w:rsidRPr="002670EE" w:rsidRDefault="002E5D1A" w:rsidP="00A3495E">
      <w:pPr>
        <w:numPr>
          <w:ilvl w:val="0"/>
          <w:numId w:val="12"/>
        </w:numPr>
        <w:rPr>
          <w:rFonts w:ascii="Calibri" w:hAnsi="Calibri"/>
        </w:rPr>
      </w:pPr>
      <w:r w:rsidRPr="002670EE">
        <w:rPr>
          <w:rFonts w:ascii="Calibri" w:hAnsi="Calibri"/>
        </w:rPr>
        <w:t>Lista modificărilor la contract</w:t>
      </w:r>
    </w:p>
    <w:p w14:paraId="3894802E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Contract de lucrări nr. ….   din data de ………….</w:t>
      </w:r>
    </w:p>
    <w:p w14:paraId="34062A78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Durata </w:t>
      </w:r>
      <w:proofErr w:type="spellStart"/>
      <w:r w:rsidRPr="002670EE">
        <w:rPr>
          <w:rFonts w:ascii="Calibri" w:hAnsi="Calibri"/>
        </w:rPr>
        <w:t>iniţială</w:t>
      </w:r>
      <w:proofErr w:type="spellEnd"/>
      <w:r w:rsidRPr="002670EE">
        <w:rPr>
          <w:rFonts w:ascii="Calibri" w:hAnsi="Calibri"/>
        </w:rPr>
        <w:t xml:space="preserve"> …….. luni ( de la data de …………. până la data de ……………..)</w:t>
      </w:r>
    </w:p>
    <w:p w14:paraId="6B981B8D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Acte adiționale: NU</w:t>
      </w:r>
    </w:p>
    <w:p w14:paraId="4565E7E2" w14:textId="77777777" w:rsidR="002E5D1A" w:rsidRPr="002670EE" w:rsidRDefault="002E5D1A" w:rsidP="00A3495E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 xml:space="preserve">sau DA, respectiv  Act </w:t>
      </w:r>
      <w:proofErr w:type="spellStart"/>
      <w:r w:rsidRPr="002670EE">
        <w:rPr>
          <w:rFonts w:ascii="Calibri" w:hAnsi="Calibri"/>
        </w:rPr>
        <w:t>adiţional</w:t>
      </w:r>
      <w:proofErr w:type="spellEnd"/>
      <w:r w:rsidRPr="002670EE">
        <w:rPr>
          <w:rFonts w:ascii="Calibri" w:hAnsi="Calibri"/>
        </w:rPr>
        <w:t xml:space="preserve"> nr. ….   din data de ………….</w:t>
      </w:r>
      <w:r w:rsidRPr="002670EE">
        <w:rPr>
          <w:rFonts w:ascii="Calibri" w:hAnsi="Calibri"/>
          <w:i/>
        </w:rPr>
        <w:t xml:space="preserve"> (se vor enumera, în ordine cronologică toate actele </w:t>
      </w:r>
      <w:proofErr w:type="spellStart"/>
      <w:r w:rsidRPr="002670EE">
        <w:rPr>
          <w:rFonts w:ascii="Calibri" w:hAnsi="Calibri"/>
          <w:i/>
        </w:rPr>
        <w:t>adiţionale</w:t>
      </w:r>
      <w:proofErr w:type="spellEnd"/>
      <w:r w:rsidRPr="002670EE">
        <w:rPr>
          <w:rFonts w:ascii="Calibri" w:hAnsi="Calibri"/>
          <w:i/>
        </w:rPr>
        <w:t xml:space="preserve"> semnate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17DA616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NR-uri: NU</w:t>
      </w:r>
    </w:p>
    <w:p w14:paraId="7C5983CA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NR   din data de ………….</w:t>
      </w:r>
      <w:r w:rsidRPr="002670EE">
        <w:rPr>
          <w:rFonts w:ascii="Calibri" w:hAnsi="Calibri"/>
          <w:i/>
        </w:rPr>
        <w:t xml:space="preserve"> (se vor enumera, în ordine cronologică toate NR-urile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1121C882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NCS-uri: NU</w:t>
      </w:r>
    </w:p>
    <w:p w14:paraId="5815DAE6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NCS   din data de ………….</w:t>
      </w:r>
      <w:r w:rsidRPr="002670EE">
        <w:rPr>
          <w:rFonts w:ascii="Calibri" w:hAnsi="Calibri"/>
          <w:i/>
        </w:rPr>
        <w:t xml:space="preserve"> (se vor enumera, în ordine cronologică toate NCS-urile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597B81D2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Ordin de începere a lucrărilor ….   din data de ………….</w:t>
      </w:r>
    </w:p>
    <w:p w14:paraId="72302E14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Ordin de sistare: NU </w:t>
      </w:r>
    </w:p>
    <w:p w14:paraId="3D649879" w14:textId="77777777" w:rsidR="002E5D1A" w:rsidRPr="002670EE" w:rsidRDefault="002E5D1A" w:rsidP="00705EDB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>sau DA, nr. ….   din data de ………….</w:t>
      </w:r>
    </w:p>
    <w:p w14:paraId="573A2050" w14:textId="77777777" w:rsidR="002E5D1A" w:rsidRPr="002670EE" w:rsidRDefault="002E5D1A" w:rsidP="00E746F8">
      <w:pPr>
        <w:rPr>
          <w:rFonts w:ascii="Calibri" w:hAnsi="Calibri"/>
        </w:rPr>
      </w:pPr>
    </w:p>
    <w:p w14:paraId="6BF68C67" w14:textId="77777777" w:rsidR="002E5D1A" w:rsidRPr="002670EE" w:rsidRDefault="002E5D1A" w:rsidP="00705EDB">
      <w:pPr>
        <w:numPr>
          <w:ilvl w:val="0"/>
          <w:numId w:val="12"/>
        </w:numPr>
        <w:rPr>
          <w:rFonts w:ascii="Calibri" w:hAnsi="Calibri"/>
          <w:b/>
        </w:rPr>
      </w:pPr>
      <w:r w:rsidRPr="002670EE">
        <w:rPr>
          <w:rFonts w:ascii="Calibri" w:hAnsi="Calibri"/>
        </w:rPr>
        <w:t>Elemente ilustrative ale lucrărilor executate (fotografii)</w:t>
      </w:r>
    </w:p>
    <w:p w14:paraId="6C754879" w14:textId="77777777" w:rsidR="002E5D1A" w:rsidRPr="002670EE" w:rsidRDefault="002E5D1A" w:rsidP="00E746F8">
      <w:pPr>
        <w:rPr>
          <w:rFonts w:ascii="Calibri" w:hAnsi="Calibri" w:cs="Calibri"/>
        </w:rPr>
      </w:pPr>
    </w:p>
    <w:p w14:paraId="6A6A29F0" w14:textId="77777777" w:rsidR="002E5D1A" w:rsidRPr="002670EE" w:rsidRDefault="002E5D1A" w:rsidP="00705EDB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Asumarea raportului</w:t>
      </w:r>
      <w:r w:rsidR="00705EDB" w:rsidRPr="002670EE">
        <w:rPr>
          <w:rFonts w:ascii="Calibri" w:hAnsi="Calibri"/>
          <w:b/>
        </w:rPr>
        <w:t>:</w:t>
      </w:r>
    </w:p>
    <w:p w14:paraId="05D7D041" w14:textId="77777777" w:rsidR="00705EDB" w:rsidRPr="002670EE" w:rsidRDefault="00705EDB" w:rsidP="00E746F8">
      <w:pPr>
        <w:rPr>
          <w:rFonts w:ascii="Calibri" w:hAnsi="Calibri"/>
          <w:snapToGrid w:val="0"/>
        </w:rPr>
      </w:pPr>
    </w:p>
    <w:p w14:paraId="435D0EF3" w14:textId="77777777" w:rsidR="002E5D1A" w:rsidRPr="002670EE" w:rsidRDefault="002E5D1A" w:rsidP="00E746F8">
      <w:pPr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Subsemnații,</w:t>
      </w:r>
    </w:p>
    <w:p w14:paraId="6413691A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solicitantului,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UAT&gt;</w:t>
      </w:r>
      <w:r w:rsidRPr="002670EE">
        <w:rPr>
          <w:rFonts w:ascii="Calibri" w:hAnsi="Calibri"/>
          <w:snapToGrid w:val="0"/>
        </w:rPr>
        <w:t xml:space="preserve">, </w:t>
      </w:r>
    </w:p>
    <w:p w14:paraId="57B3E8B4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/reprezentantului legal al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>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 xml:space="preserve">&gt; </w:t>
      </w:r>
      <w:r w:rsidRPr="002670EE">
        <w:rPr>
          <w:rFonts w:ascii="Calibri" w:hAnsi="Calibri"/>
          <w:snapToGrid w:val="0"/>
          <w:highlight w:val="lightGray"/>
        </w:rPr>
        <w:t>(dacă este cazul)</w:t>
      </w:r>
      <w:r w:rsidRPr="002670EE">
        <w:rPr>
          <w:rFonts w:ascii="Calibri" w:hAnsi="Calibri"/>
          <w:snapToGrid w:val="0"/>
        </w:rPr>
        <w:t xml:space="preserve">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dirigintelui de </w:t>
      </w:r>
      <w:proofErr w:type="spellStart"/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snapToGrid w:val="0"/>
          <w:highlight w:val="lightGray"/>
        </w:rPr>
        <w:t>&gt;</w:t>
      </w:r>
      <w:r w:rsidRPr="002670EE">
        <w:rPr>
          <w:rFonts w:ascii="Calibri" w:hAnsi="Calibri"/>
          <w:snapToGrid w:val="0"/>
        </w:rPr>
        <w:t xml:space="preserve">, </w:t>
      </w:r>
    </w:p>
    <w:p w14:paraId="2BF32E90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constructorului,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constructorului&gt;</w:t>
      </w:r>
      <w:r w:rsidRPr="002670EE">
        <w:rPr>
          <w:rFonts w:ascii="Calibri" w:hAnsi="Calibri"/>
          <w:snapToGrid w:val="0"/>
        </w:rPr>
        <w:t xml:space="preserve">, </w:t>
      </w:r>
    </w:p>
    <w:p w14:paraId="2B4E16BE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</w:p>
    <w:p w14:paraId="6DCB34FD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  <w:snapToGrid w:val="0"/>
        </w:rPr>
        <w:lastRenderedPageBreak/>
        <w:t xml:space="preserve">cunoscând că falsul în </w:t>
      </w:r>
      <w:r w:rsidR="009F53B4" w:rsidRPr="002670EE">
        <w:rPr>
          <w:rFonts w:ascii="Calibri" w:hAnsi="Calibri"/>
          <w:snapToGrid w:val="0"/>
        </w:rPr>
        <w:t>declarații</w:t>
      </w:r>
      <w:r w:rsidRPr="002670EE">
        <w:rPr>
          <w:rFonts w:ascii="Calibri" w:hAnsi="Calibri"/>
          <w:snapToGrid w:val="0"/>
        </w:rPr>
        <w:t xml:space="preserve"> este pedepsit de legea penală, conform prevederilor din Codul Penal, declaram în solidar, pe propria răspundere, că </w:t>
      </w:r>
      <w:r w:rsidR="009F53B4" w:rsidRPr="002670EE">
        <w:rPr>
          <w:rFonts w:ascii="Calibri" w:hAnsi="Calibri" w:cs="Arial"/>
          <w:snapToGrid w:val="0"/>
        </w:rPr>
        <w:t>informațiile</w:t>
      </w:r>
      <w:r w:rsidRPr="002670EE">
        <w:rPr>
          <w:rFonts w:ascii="Calibri" w:hAnsi="Calibri" w:cs="Arial"/>
          <w:snapToGrid w:val="0"/>
        </w:rPr>
        <w:t xml:space="preserve"> furnizate sunt complete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corecte în fiecare detaliu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</w:t>
      </w:r>
      <w:r w:rsidR="009F53B4" w:rsidRPr="002670EE">
        <w:rPr>
          <w:rFonts w:ascii="Calibri" w:hAnsi="Calibri" w:cs="Arial"/>
          <w:snapToGrid w:val="0"/>
        </w:rPr>
        <w:t>înțelegem</w:t>
      </w:r>
      <w:r w:rsidRPr="002670EE">
        <w:rPr>
          <w:rFonts w:ascii="Calibri" w:hAnsi="Calibri" w:cs="Arial"/>
          <w:snapToGrid w:val="0"/>
        </w:rPr>
        <w:t xml:space="preserve"> că Autoritatea de Management pentru Programul Regional Centru 2021-2027 au dreptul de a solicita, în scopul verificării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confirmării </w:t>
      </w:r>
      <w:r w:rsidR="009F53B4" w:rsidRPr="002670EE">
        <w:rPr>
          <w:rFonts w:ascii="Calibri" w:hAnsi="Calibri" w:cs="Arial"/>
          <w:snapToGrid w:val="0"/>
        </w:rPr>
        <w:t>declarațiilor</w:t>
      </w:r>
      <w:r w:rsidRPr="002670EE">
        <w:rPr>
          <w:rFonts w:ascii="Calibri" w:hAnsi="Calibri" w:cs="Arial"/>
          <w:snapToGrid w:val="0"/>
        </w:rPr>
        <w:t xml:space="preserve">, </w:t>
      </w:r>
      <w:r w:rsidR="009F53B4" w:rsidRPr="002670EE">
        <w:rPr>
          <w:rFonts w:ascii="Calibri" w:hAnsi="Calibri" w:cs="Arial"/>
          <w:snapToGrid w:val="0"/>
        </w:rPr>
        <w:t>situațiilor</w:t>
      </w:r>
      <w:r w:rsidRPr="002670EE">
        <w:rPr>
          <w:rFonts w:ascii="Calibri" w:hAnsi="Calibri" w:cs="Arial"/>
          <w:snapToGrid w:val="0"/>
        </w:rPr>
        <w:t xml:space="preserve">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documentelor care </w:t>
      </w:r>
      <w:proofErr w:type="spellStart"/>
      <w:r w:rsidRPr="002670EE">
        <w:rPr>
          <w:rFonts w:ascii="Calibri" w:hAnsi="Calibri" w:cs="Arial"/>
          <w:snapToGrid w:val="0"/>
        </w:rPr>
        <w:t>însoţesc</w:t>
      </w:r>
      <w:proofErr w:type="spellEnd"/>
      <w:r w:rsidRPr="002670EE">
        <w:rPr>
          <w:rFonts w:ascii="Calibri" w:hAnsi="Calibri"/>
        </w:rPr>
        <w:t xml:space="preserve"> prezentul raport, orice </w:t>
      </w:r>
      <w:r w:rsidR="009F53B4" w:rsidRPr="002670EE">
        <w:rPr>
          <w:rFonts w:ascii="Calibri" w:hAnsi="Calibri"/>
        </w:rPr>
        <w:t>informații</w:t>
      </w:r>
      <w:r w:rsidRPr="002670EE">
        <w:rPr>
          <w:rFonts w:ascii="Calibri" w:hAnsi="Calibri"/>
        </w:rPr>
        <w:t xml:space="preserve"> suplimentare cu privire la aspectele menționate în cadrul prezentului raport.</w:t>
      </w:r>
    </w:p>
    <w:p w14:paraId="27BCB011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autorizăm prin prezenta orice </w:t>
      </w:r>
      <w:r w:rsidR="009F53B4" w:rsidRPr="002670EE">
        <w:rPr>
          <w:rFonts w:ascii="Calibri" w:hAnsi="Calibri"/>
        </w:rPr>
        <w:t>instituție</w:t>
      </w:r>
      <w:r w:rsidRPr="002670EE">
        <w:rPr>
          <w:rFonts w:ascii="Calibri" w:hAnsi="Calibri"/>
        </w:rPr>
        <w:t xml:space="preserve">, sau alte persoane juridice să furnizeze </w:t>
      </w:r>
      <w:proofErr w:type="spellStart"/>
      <w:r w:rsidRPr="002670EE">
        <w:rPr>
          <w:rFonts w:ascii="Calibri" w:hAnsi="Calibri"/>
        </w:rPr>
        <w:t>informaţii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reprezentanţilor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autorizaţi</w:t>
      </w:r>
      <w:proofErr w:type="spellEnd"/>
      <w:r w:rsidRPr="002670EE">
        <w:rPr>
          <w:rFonts w:ascii="Calibri" w:hAnsi="Calibri"/>
        </w:rPr>
        <w:t xml:space="preserve"> ai AM PR Centru cu privire la orice aspect în legătură cu </w:t>
      </w:r>
      <w:r w:rsidRPr="002670EE">
        <w:rPr>
          <w:rFonts w:ascii="Calibri" w:hAnsi="Calibri"/>
          <w:b/>
          <w:bCs/>
        </w:rPr>
        <w:t>execuția investiției</w:t>
      </w:r>
      <w:r w:rsidRPr="002670EE">
        <w:rPr>
          <w:rFonts w:ascii="Calibri" w:hAnsi="Calibri"/>
        </w:rPr>
        <w:t>.</w:t>
      </w:r>
    </w:p>
    <w:p w14:paraId="0CBB543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declarăm că </w:t>
      </w:r>
      <w:proofErr w:type="spellStart"/>
      <w:r w:rsidRPr="002670EE">
        <w:rPr>
          <w:rFonts w:ascii="Calibri" w:hAnsi="Calibri"/>
        </w:rPr>
        <w:t>înţelegem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acceptăm că furnizarea deliberată, către AM PR Centru, de date incorecte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incomplete în legătură cu </w:t>
      </w:r>
      <w:proofErr w:type="spellStart"/>
      <w:r w:rsidRPr="002670EE">
        <w:rPr>
          <w:rFonts w:ascii="Calibri" w:hAnsi="Calibri"/>
        </w:rPr>
        <w:t>circumstanţele</w:t>
      </w:r>
      <w:proofErr w:type="spellEnd"/>
      <w:r w:rsidRPr="002670EE">
        <w:rPr>
          <w:rFonts w:ascii="Calibri" w:hAnsi="Calibri"/>
        </w:rPr>
        <w:t xml:space="preserve"> de mai sus poate conduce la excluderea proiectului din prezentul proces de </w:t>
      </w:r>
      <w:proofErr w:type="spellStart"/>
      <w:r w:rsidRPr="002670EE">
        <w:rPr>
          <w:rFonts w:ascii="Calibri" w:hAnsi="Calibri"/>
        </w:rPr>
        <w:t>selecţie</w:t>
      </w:r>
      <w:proofErr w:type="spellEnd"/>
      <w:r w:rsidRPr="002670EE">
        <w:rPr>
          <w:rFonts w:ascii="Calibri" w:hAnsi="Calibri"/>
        </w:rPr>
        <w:t xml:space="preserve"> pentru acordarea </w:t>
      </w:r>
      <w:proofErr w:type="spellStart"/>
      <w:r w:rsidRPr="002670EE">
        <w:rPr>
          <w:rFonts w:ascii="Calibri" w:hAnsi="Calibri"/>
        </w:rPr>
        <w:t>finanţării</w:t>
      </w:r>
      <w:proofErr w:type="spellEnd"/>
      <w:r w:rsidRPr="002670EE">
        <w:rPr>
          <w:rFonts w:ascii="Calibri" w:hAnsi="Calibri"/>
        </w:rPr>
        <w:t xml:space="preserve"> nerambursabile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la respingerea cererii de </w:t>
      </w:r>
      <w:proofErr w:type="spellStart"/>
      <w:r w:rsidRPr="002670EE">
        <w:rPr>
          <w:rFonts w:ascii="Calibri" w:hAnsi="Calibri"/>
        </w:rPr>
        <w:t>finanţare</w:t>
      </w:r>
      <w:proofErr w:type="spellEnd"/>
      <w:r w:rsidRPr="002670EE">
        <w:rPr>
          <w:rFonts w:ascii="Calibri" w:hAnsi="Calibri"/>
        </w:rPr>
        <w:t xml:space="preserve">. </w:t>
      </w:r>
    </w:p>
    <w:p w14:paraId="099AAC3C" w14:textId="77777777" w:rsidR="002E5D1A" w:rsidRPr="002670EE" w:rsidRDefault="002E5D1A" w:rsidP="00E746F8">
      <w:pPr>
        <w:rPr>
          <w:rFonts w:ascii="Calibri" w:hAnsi="Calibri" w:cs="Calibri"/>
        </w:rPr>
      </w:pPr>
    </w:p>
    <w:p w14:paraId="0DCE1CA4" w14:textId="77777777" w:rsidR="0067135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SEMNĂTURI/DATA:</w:t>
      </w:r>
    </w:p>
    <w:p w14:paraId="372D84D0" w14:textId="77777777" w:rsidR="00B41FEF" w:rsidRPr="002670EE" w:rsidRDefault="00B41FEF" w:rsidP="00E746F8">
      <w:pPr>
        <w:rPr>
          <w:rFonts w:ascii="Calibri" w:hAnsi="Calibri"/>
        </w:rPr>
      </w:pPr>
    </w:p>
    <w:p w14:paraId="684CF31B" w14:textId="77777777" w:rsidR="00B41FEF" w:rsidRPr="002670EE" w:rsidRDefault="00B41FEF" w:rsidP="00E746F8">
      <w:pPr>
        <w:rPr>
          <w:rFonts w:ascii="Calibri" w:hAnsi="Calibri"/>
        </w:rPr>
      </w:pPr>
    </w:p>
    <w:p w14:paraId="6B1740F3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Reprezentantul legal                                                                                      </w:t>
      </w:r>
      <w:r w:rsidR="009F53B4" w:rsidRPr="002670EE">
        <w:rPr>
          <w:rFonts w:ascii="Calibri" w:hAnsi="Calibri"/>
        </w:rPr>
        <w:t xml:space="preserve">            </w:t>
      </w:r>
      <w:r w:rsidRPr="002670EE">
        <w:rPr>
          <w:rFonts w:ascii="Calibri" w:hAnsi="Calibri"/>
        </w:rPr>
        <w:t>Reprezentantul legal</w:t>
      </w:r>
    </w:p>
    <w:p w14:paraId="7623AAED" w14:textId="5BE0B336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al beneficiarului,</w:t>
      </w:r>
      <w:r w:rsidRPr="002670EE">
        <w:rPr>
          <w:rFonts w:ascii="Calibri" w:hAnsi="Calibri"/>
        </w:rPr>
        <w:tab/>
      </w:r>
      <w:r w:rsidR="009F53B4" w:rsidRPr="002670EE">
        <w:rPr>
          <w:rFonts w:ascii="Calibri" w:hAnsi="Calibri"/>
        </w:rPr>
        <w:t xml:space="preserve">                           </w:t>
      </w:r>
      <w:r w:rsidRPr="002670EE">
        <w:rPr>
          <w:rFonts w:ascii="Calibri" w:hAnsi="Calibri"/>
        </w:rPr>
        <w:t xml:space="preserve">Diriginte de </w:t>
      </w:r>
      <w:proofErr w:type="spellStart"/>
      <w:r w:rsidRPr="002670EE">
        <w:rPr>
          <w:rFonts w:ascii="Calibri" w:hAnsi="Calibri"/>
        </w:rPr>
        <w:t>şantier</w:t>
      </w:r>
      <w:proofErr w:type="spellEnd"/>
      <w:r w:rsidRPr="002670EE">
        <w:rPr>
          <w:rFonts w:ascii="Calibri" w:hAnsi="Calibri"/>
        </w:rPr>
        <w:t xml:space="preserve">,                          </w:t>
      </w:r>
      <w:r w:rsidR="009F53B4" w:rsidRPr="002670EE">
        <w:rPr>
          <w:rFonts w:ascii="Calibri" w:hAnsi="Calibri"/>
        </w:rPr>
        <w:t xml:space="preserve">          </w:t>
      </w:r>
      <w:r w:rsidRPr="002670EE">
        <w:rPr>
          <w:rFonts w:ascii="Calibri" w:hAnsi="Calibri"/>
        </w:rPr>
        <w:t xml:space="preserve">al constructorului  </w:t>
      </w:r>
    </w:p>
    <w:p w14:paraId="516141A7" w14:textId="5CD2131F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(semnătura, ștampila, data)            (semnătura, ștampila, data)           </w:t>
      </w:r>
      <w:r w:rsidR="00840BB8">
        <w:rPr>
          <w:rFonts w:ascii="Calibri" w:hAnsi="Calibri"/>
        </w:rPr>
        <w:t xml:space="preserve">  </w:t>
      </w:r>
      <w:r w:rsidRPr="002670EE">
        <w:rPr>
          <w:rFonts w:ascii="Calibri" w:hAnsi="Calibri"/>
        </w:rPr>
        <w:t xml:space="preserve">  (semnătura, ștampila, data)</w:t>
      </w:r>
    </w:p>
    <w:sectPr w:rsidR="002E5D1A" w:rsidRPr="002670EE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22F19" w14:textId="77777777" w:rsidR="005A1781" w:rsidRDefault="005A1781">
      <w:r>
        <w:separator/>
      </w:r>
    </w:p>
  </w:endnote>
  <w:endnote w:type="continuationSeparator" w:id="0">
    <w:p w14:paraId="57DDF84F" w14:textId="77777777" w:rsidR="005A1781" w:rsidRDefault="005A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42D6" w14:textId="77777777" w:rsidR="00485494" w:rsidRDefault="004854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F077423" w14:textId="77777777">
      <w:trPr>
        <w:cantSplit/>
        <w:trHeight w:hRule="exact" w:val="340"/>
        <w:hidden/>
      </w:trPr>
      <w:tc>
        <w:tcPr>
          <w:tcW w:w="9210" w:type="dxa"/>
        </w:tcPr>
        <w:p w14:paraId="3E6CCD29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0BFF562F" w14:textId="77777777" w:rsidR="00F12E7F" w:rsidRDefault="00D3287B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2A75FF7" wp14:editId="6A19260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D5A336" wp14:editId="5BE3421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D577D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86AF5F2" wp14:editId="7A6A285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FDB1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9A933B" wp14:editId="260F21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F4F9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EDE07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BC962C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D877711" wp14:editId="40EF944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99F91A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65B5" w14:textId="77777777" w:rsidR="00072DDE" w:rsidRDefault="00D3287B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DDFC9CE" wp14:editId="3D4DCE4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F08AE2" wp14:editId="630CE64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7BB3F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0EC0EE3" wp14:editId="7B03D80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BFB73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D8476C3" wp14:editId="3DCD0EF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964E7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3E0BDE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E1DB1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EC360A2" wp14:editId="285F175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3D2FB" w14:textId="77777777" w:rsidR="005A1781" w:rsidRDefault="005A1781">
      <w:r>
        <w:separator/>
      </w:r>
    </w:p>
  </w:footnote>
  <w:footnote w:type="continuationSeparator" w:id="0">
    <w:p w14:paraId="447FD5E3" w14:textId="77777777" w:rsidR="005A1781" w:rsidRDefault="005A1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A47B3" w14:textId="10BA412C" w:rsidR="00485494" w:rsidRDefault="00485494">
    <w:pPr>
      <w:pStyle w:val="Header"/>
    </w:pPr>
    <w:r>
      <w:rPr>
        <w:noProof/>
      </w:rPr>
      <w:pict w14:anchorId="213BDD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93844" o:spid="_x0000_s7170" type="#_x0000_t136" style="position:absolute;margin-left:0;margin-top:0;width:598.55pt;height:74.8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EDD0" w14:textId="4FA7A94C" w:rsidR="002B3BB9" w:rsidRPr="00851382" w:rsidRDefault="00485494">
    <w:pPr>
      <w:pStyle w:val="Header"/>
      <w:rPr>
        <w:color w:val="999999"/>
      </w:rPr>
    </w:pPr>
    <w:r>
      <w:rPr>
        <w:noProof/>
      </w:rPr>
      <w:pict w14:anchorId="5F475C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93845" o:spid="_x0000_s7171" type="#_x0000_t136" style="position:absolute;margin-left:0;margin-top:0;width:598.55pt;height:74.8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D3287B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1D12CE0" wp14:editId="00B3895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0E70F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C118FB3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A01F7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A01F7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DE20752" w14:textId="77777777" w:rsidR="002B3BB9" w:rsidRDefault="002B3BB9"/>
  <w:p w14:paraId="433FCEEC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BE99C" w14:textId="1F081F95" w:rsidR="002B3BB9" w:rsidRDefault="00485494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712121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93843" o:spid="_x0000_s7169" type="#_x0000_t136" style="position:absolute;margin-left:0;margin-top:0;width:598.55pt;height:74.8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D3287B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2183E1C" wp14:editId="37139B9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287B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6453E36" wp14:editId="29705A3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287B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642879D" wp14:editId="5159676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727A5"/>
    <w:multiLevelType w:val="hybridMultilevel"/>
    <w:tmpl w:val="0EAA0574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03B5"/>
    <w:multiLevelType w:val="hybridMultilevel"/>
    <w:tmpl w:val="E6E6BB66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75AA8"/>
    <w:multiLevelType w:val="hybridMultilevel"/>
    <w:tmpl w:val="57CC8C04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B4345"/>
    <w:multiLevelType w:val="multilevel"/>
    <w:tmpl w:val="428C6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7549943">
    <w:abstractNumId w:val="4"/>
  </w:num>
  <w:num w:numId="2" w16cid:durableId="1482579258">
    <w:abstractNumId w:val="2"/>
  </w:num>
  <w:num w:numId="3" w16cid:durableId="1403675001">
    <w:abstractNumId w:val="8"/>
  </w:num>
  <w:num w:numId="4" w16cid:durableId="4256204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1357266">
    <w:abstractNumId w:val="3"/>
  </w:num>
  <w:num w:numId="6" w16cid:durableId="14225300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2632657">
    <w:abstractNumId w:val="6"/>
  </w:num>
  <w:num w:numId="8" w16cid:durableId="1059328374">
    <w:abstractNumId w:val="7"/>
  </w:num>
  <w:num w:numId="9" w16cid:durableId="372845232">
    <w:abstractNumId w:val="9"/>
  </w:num>
  <w:num w:numId="10" w16cid:durableId="790975582">
    <w:abstractNumId w:val="10"/>
  </w:num>
  <w:num w:numId="11" w16cid:durableId="2007974148">
    <w:abstractNumId w:val="1"/>
  </w:num>
  <w:num w:numId="12" w16cid:durableId="2128306209">
    <w:abstractNumId w:val="0"/>
  </w:num>
  <w:num w:numId="13" w16cid:durableId="1953170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A360D"/>
    <w:rsid w:val="000C2AAE"/>
    <w:rsid w:val="000F4AD1"/>
    <w:rsid w:val="0011340A"/>
    <w:rsid w:val="001175F2"/>
    <w:rsid w:val="001357F6"/>
    <w:rsid w:val="00144BFD"/>
    <w:rsid w:val="00156AE0"/>
    <w:rsid w:val="001E7D06"/>
    <w:rsid w:val="00260EDA"/>
    <w:rsid w:val="002670EE"/>
    <w:rsid w:val="002B3BB9"/>
    <w:rsid w:val="002E07E9"/>
    <w:rsid w:val="002E5D1A"/>
    <w:rsid w:val="002F1246"/>
    <w:rsid w:val="002F74DA"/>
    <w:rsid w:val="00351F71"/>
    <w:rsid w:val="00376CFE"/>
    <w:rsid w:val="003A01F7"/>
    <w:rsid w:val="003A7D31"/>
    <w:rsid w:val="003E2E03"/>
    <w:rsid w:val="00474F02"/>
    <w:rsid w:val="00485494"/>
    <w:rsid w:val="00523BEA"/>
    <w:rsid w:val="005800B2"/>
    <w:rsid w:val="005A1781"/>
    <w:rsid w:val="005A6B00"/>
    <w:rsid w:val="005C21C9"/>
    <w:rsid w:val="005C7AFF"/>
    <w:rsid w:val="00643AC4"/>
    <w:rsid w:val="00656770"/>
    <w:rsid w:val="0067135A"/>
    <w:rsid w:val="006B79B9"/>
    <w:rsid w:val="006F14B9"/>
    <w:rsid w:val="00705EDB"/>
    <w:rsid w:val="007209E0"/>
    <w:rsid w:val="00754551"/>
    <w:rsid w:val="007A69A6"/>
    <w:rsid w:val="007C403D"/>
    <w:rsid w:val="00840BB8"/>
    <w:rsid w:val="00851382"/>
    <w:rsid w:val="00854DF3"/>
    <w:rsid w:val="0088290B"/>
    <w:rsid w:val="008C26CE"/>
    <w:rsid w:val="008E6BBC"/>
    <w:rsid w:val="008E7688"/>
    <w:rsid w:val="00922714"/>
    <w:rsid w:val="00936CF8"/>
    <w:rsid w:val="0095716B"/>
    <w:rsid w:val="009F53B4"/>
    <w:rsid w:val="009F711B"/>
    <w:rsid w:val="00A06DE4"/>
    <w:rsid w:val="00A3495E"/>
    <w:rsid w:val="00AE4990"/>
    <w:rsid w:val="00B15233"/>
    <w:rsid w:val="00B41FEF"/>
    <w:rsid w:val="00BD3175"/>
    <w:rsid w:val="00C05C7A"/>
    <w:rsid w:val="00C82AD1"/>
    <w:rsid w:val="00C916A3"/>
    <w:rsid w:val="00CC6C98"/>
    <w:rsid w:val="00D22014"/>
    <w:rsid w:val="00D3287B"/>
    <w:rsid w:val="00D64CDE"/>
    <w:rsid w:val="00D94812"/>
    <w:rsid w:val="00DD113C"/>
    <w:rsid w:val="00E31672"/>
    <w:rsid w:val="00E746F8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2B5D061E"/>
  <w15:chartTrackingRefBased/>
  <w15:docId w15:val="{51BCEA82-76F7-4C7D-87A7-E1F5FCC7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eval">
    <w:name w:val="eval"/>
    <w:basedOn w:val="Heading3"/>
    <w:rsid w:val="003A7D31"/>
    <w:pPr>
      <w:tabs>
        <w:tab w:val="num" w:pos="3600"/>
      </w:tabs>
      <w:ind w:left="3600" w:hanging="360"/>
    </w:pPr>
    <w:rPr>
      <w:rFonts w:ascii="Arial" w:hAnsi="Arial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2E5D1A"/>
    <w:rPr>
      <w:rFonts w:ascii="Calibri" w:eastAsia="Calibri" w:hAnsi="Calibri"/>
      <w:sz w:val="22"/>
      <w:szCs w:val="22"/>
      <w:lang w:val="en-US" w:eastAsia="en-US"/>
    </w:rPr>
  </w:style>
  <w:style w:type="character" w:customStyle="1" w:styleId="PlainTextChar">
    <w:name w:val="Plain Text Char"/>
    <w:link w:val="PlainText"/>
    <w:uiPriority w:val="99"/>
    <w:rsid w:val="002E5D1A"/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2E5D1A"/>
    <w:pPr>
      <w:spacing w:after="240"/>
      <w:ind w:left="720"/>
      <w:jc w:val="both"/>
    </w:pPr>
    <w:rPr>
      <w:rFonts w:ascii="Times New Roman" w:hAnsi="Times New Roman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2E5D1A"/>
    <w:rPr>
      <w:sz w:val="24"/>
      <w:lang w:val="ro-RO" w:eastAsia="ro-RO"/>
    </w:rPr>
  </w:style>
  <w:style w:type="character" w:customStyle="1" w:styleId="HeaderChar">
    <w:name w:val="Header Char"/>
    <w:link w:val="Header"/>
    <w:uiPriority w:val="99"/>
    <w:rsid w:val="002E5D1A"/>
    <w:rPr>
      <w:rFonts w:ascii="Arial Narrow" w:hAnsi="Arial Narrow"/>
      <w:sz w:val="24"/>
      <w:szCs w:val="24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2145-1A75-4E24-8B68-D219D320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4</Pages>
  <Words>790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5808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4</cp:revision>
  <cp:lastPrinted>2022-03-29T08:07:00Z</cp:lastPrinted>
  <dcterms:created xsi:type="dcterms:W3CDTF">2023-08-09T11:25:00Z</dcterms:created>
  <dcterms:modified xsi:type="dcterms:W3CDTF">2026-04-16T13:48:00Z</dcterms:modified>
</cp:coreProperties>
</file>